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25654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HENDOR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b.ca.1420)</w:t>
      </w:r>
    </w:p>
    <w:p w:rsidR="0025654B" w:rsidRDefault="0025654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654B" w:rsidRDefault="0025654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654B" w:rsidRDefault="0025654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Son of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Hendor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25654B" w:rsidRDefault="0025654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24-14)</w:t>
      </w:r>
    </w:p>
    <w:p w:rsidR="0025654B" w:rsidRDefault="0025654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Katherine, daughter of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Chamberleyn</w:t>
      </w:r>
      <w:proofErr w:type="spellEnd"/>
      <w:r>
        <w:rPr>
          <w:rFonts w:ascii="Times New Roman" w:hAnsi="Times New Roman" w:cs="Times New Roman"/>
          <w:sz w:val="24"/>
          <w:szCs w:val="24"/>
        </w:rPr>
        <w:t>.  (ibid.)</w:t>
      </w:r>
    </w:p>
    <w:p w:rsidR="0025654B" w:rsidRDefault="0025654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654B" w:rsidRDefault="0025654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654B" w:rsidRDefault="0025654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Oct.1431</w:t>
      </w:r>
      <w:r>
        <w:rPr>
          <w:rFonts w:ascii="Times New Roman" w:hAnsi="Times New Roman" w:cs="Times New Roman"/>
          <w:sz w:val="24"/>
          <w:szCs w:val="24"/>
        </w:rPr>
        <w:tab/>
        <w:t>His father died.  (ibid.)</w:t>
      </w:r>
    </w:p>
    <w:p w:rsidR="0025654B" w:rsidRDefault="0025654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654B" w:rsidRDefault="0025654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5654B" w:rsidRPr="0025654B" w:rsidRDefault="0025654B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January 2016</w:t>
      </w:r>
      <w:bookmarkStart w:id="0" w:name="_GoBack"/>
      <w:bookmarkEnd w:id="0"/>
    </w:p>
    <w:sectPr w:rsidR="0025654B" w:rsidRPr="002565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654B" w:rsidRDefault="0025654B" w:rsidP="00564E3C">
      <w:pPr>
        <w:spacing w:after="0" w:line="240" w:lineRule="auto"/>
      </w:pPr>
      <w:r>
        <w:separator/>
      </w:r>
    </w:p>
  </w:endnote>
  <w:endnote w:type="continuationSeparator" w:id="0">
    <w:p w:rsidR="0025654B" w:rsidRDefault="0025654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5654B">
      <w:rPr>
        <w:rFonts w:ascii="Times New Roman" w:hAnsi="Times New Roman" w:cs="Times New Roman"/>
        <w:noProof/>
        <w:sz w:val="24"/>
        <w:szCs w:val="24"/>
      </w:rPr>
      <w:t>24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654B" w:rsidRDefault="0025654B" w:rsidP="00564E3C">
      <w:pPr>
        <w:spacing w:after="0" w:line="240" w:lineRule="auto"/>
      </w:pPr>
      <w:r>
        <w:separator/>
      </w:r>
    </w:p>
  </w:footnote>
  <w:footnote w:type="continuationSeparator" w:id="0">
    <w:p w:rsidR="0025654B" w:rsidRDefault="0025654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54B"/>
    <w:rsid w:val="0025654B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9E96AE"/>
  <w15:chartTrackingRefBased/>
  <w15:docId w15:val="{B5E17717-57A1-4685-ABA0-DC2AAE9B6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2016-01-24T20:08:00Z</dcterms:created>
  <dcterms:modified xsi:type="dcterms:W3CDTF">2016-01-24T20:10:00Z</dcterms:modified>
</cp:coreProperties>
</file>